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C7" w:rsidRPr="00A262A4" w:rsidRDefault="00A110C7" w:rsidP="00A110C7">
      <w:pPr>
        <w:rPr>
          <w:rFonts w:cs="Arial"/>
          <w:szCs w:val="22"/>
        </w:rPr>
      </w:pPr>
      <w:r w:rsidRPr="00A262A4">
        <w:rPr>
          <w:rFonts w:cs="Arial"/>
          <w:b/>
          <w:bCs/>
          <w:szCs w:val="22"/>
        </w:rPr>
        <w:t xml:space="preserve">D.1 Gliederung der einzureichenden Unterlagen </w:t>
      </w:r>
    </w:p>
    <w:p w:rsidR="00A110C7" w:rsidRDefault="00A110C7" w:rsidP="00A110C7">
      <w:pPr>
        <w:rPr>
          <w:rFonts w:cs="Arial"/>
          <w:sz w:val="20"/>
          <w:szCs w:val="20"/>
        </w:rPr>
      </w:pPr>
    </w:p>
    <w:p w:rsidR="0030359C" w:rsidRPr="00C57159" w:rsidRDefault="0030359C" w:rsidP="00A110C7">
      <w:pPr>
        <w:rPr>
          <w:rFonts w:cs="Arial"/>
          <w:sz w:val="20"/>
          <w:szCs w:val="20"/>
        </w:rPr>
      </w:pPr>
    </w:p>
    <w:p w:rsidR="00A110C7" w:rsidRPr="00C57159" w:rsidRDefault="00A110C7" w:rsidP="00A110C7">
      <w:pPr>
        <w:rPr>
          <w:rFonts w:cs="Arial"/>
          <w:sz w:val="20"/>
          <w:szCs w:val="20"/>
        </w:rPr>
      </w:pPr>
    </w:p>
    <w:tbl>
      <w:tblPr>
        <w:tblW w:w="914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418"/>
        <w:gridCol w:w="4677"/>
        <w:gridCol w:w="2410"/>
      </w:tblGrid>
      <w:tr w:rsidR="00A110C7" w:rsidRPr="00C57159" w:rsidTr="005018E1">
        <w:trPr>
          <w:trHeight w:val="699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Bieter:</w:t>
            </w: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5018E1" w:rsidP="005018E1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bookmarkStart w:id="0" w:name="_GoBack"/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bookmarkEnd w:id="0"/>
            <w:r>
              <w:rPr>
                <w:rFonts w:cs="Arial"/>
                <w:sz w:val="20"/>
                <w:szCs w:val="20"/>
              </w:rPr>
              <w:fldChar w:fldCharType="end"/>
            </w: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A110C7" w:rsidP="005018E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020AD" w:rsidRDefault="003020AD" w:rsidP="00C57159">
            <w:pPr>
              <w:shd w:val="pct10" w:color="auto" w:fill="auto"/>
              <w:rPr>
                <w:rFonts w:cs="Arial"/>
                <w:sz w:val="20"/>
                <w:szCs w:val="20"/>
              </w:rPr>
            </w:pPr>
          </w:p>
          <w:p w:rsidR="003020AD" w:rsidRPr="003020AD" w:rsidRDefault="003020AD" w:rsidP="003020AD">
            <w:pPr>
              <w:rPr>
                <w:rFonts w:cs="Arial"/>
                <w:sz w:val="20"/>
                <w:szCs w:val="20"/>
              </w:rPr>
            </w:pPr>
          </w:p>
          <w:p w:rsidR="003020AD" w:rsidRPr="003020AD" w:rsidRDefault="003020AD" w:rsidP="003020AD">
            <w:pPr>
              <w:rPr>
                <w:rFonts w:cs="Arial"/>
                <w:sz w:val="20"/>
                <w:szCs w:val="20"/>
              </w:rPr>
            </w:pPr>
          </w:p>
          <w:p w:rsidR="003020AD" w:rsidRDefault="003020AD" w:rsidP="003020AD">
            <w:pPr>
              <w:rPr>
                <w:rFonts w:cs="Arial"/>
                <w:sz w:val="20"/>
                <w:szCs w:val="20"/>
              </w:rPr>
            </w:pPr>
          </w:p>
          <w:p w:rsidR="00A110C7" w:rsidRPr="003020AD" w:rsidRDefault="00A110C7" w:rsidP="003020AD">
            <w:pPr>
              <w:ind w:firstLine="708"/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5018E1">
        <w:trPr>
          <w:trHeight w:val="572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Vergabenummer: </w:t>
            </w: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CB0650" w:rsidP="008568E6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(ZV) 19-21-80-</w:t>
            </w:r>
            <w:r w:rsidR="00B0092F">
              <w:rPr>
                <w:rFonts w:cs="Arial"/>
                <w:sz w:val="20"/>
                <w:szCs w:val="20"/>
              </w:rPr>
              <w:t>41</w:t>
            </w:r>
            <w:r w:rsidR="008568E6">
              <w:rPr>
                <w:rFonts w:cs="Arial"/>
                <w:sz w:val="20"/>
                <w:szCs w:val="20"/>
              </w:rPr>
              <w:t>9</w:t>
            </w:r>
            <w:r w:rsidR="00924802">
              <w:rPr>
                <w:rFonts w:cs="Arial"/>
                <w:sz w:val="20"/>
                <w:szCs w:val="20"/>
              </w:rPr>
              <w:t>/1</w:t>
            </w:r>
            <w:r w:rsidR="00DD6FE1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410" w:type="dxa"/>
            <w:vMerge/>
            <w:tcBorders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5018E1">
        <w:trPr>
          <w:trHeight w:val="538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4802" w:rsidRPr="00644B82" w:rsidRDefault="00924802" w:rsidP="00DC23D7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644B82">
              <w:rPr>
                <w:rFonts w:cs="Arial"/>
                <w:sz w:val="20"/>
                <w:szCs w:val="20"/>
              </w:rPr>
              <w:t xml:space="preserve">Arbeitsmarktdienstleistungen: </w:t>
            </w:r>
            <w:r w:rsidR="008568E6" w:rsidRPr="008568E6">
              <w:rPr>
                <w:rFonts w:cs="Arial"/>
                <w:noProof/>
                <w:sz w:val="20"/>
                <w:szCs w:val="20"/>
              </w:rPr>
              <w:t>Soziale Teilhabe am Arbeitsmarkt, § 16 Abs. 1 SGB II iVm § 45 Abs. 1 Ziff. 2, 5 SGB III</w:t>
            </w:r>
          </w:p>
        </w:tc>
        <w:tc>
          <w:tcPr>
            <w:tcW w:w="2410" w:type="dxa"/>
            <w:vMerge w:val="restart"/>
            <w:tcBorders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  <w:p w:rsidR="00A110C7" w:rsidRPr="00C57159" w:rsidRDefault="006906C6" w:rsidP="00A110C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Bitte Seiten</w:t>
            </w:r>
            <w:r w:rsidR="00A110C7" w:rsidRPr="00C57159">
              <w:rPr>
                <w:rFonts w:cs="Arial"/>
                <w:sz w:val="20"/>
                <w:szCs w:val="20"/>
              </w:rPr>
              <w:t xml:space="preserve">zahl(en) im eingereichten Angebot angeben </w:t>
            </w:r>
          </w:p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sz w:val="20"/>
                <w:szCs w:val="20"/>
              </w:rPr>
              <w:t>(von – bis)</w:t>
            </w:r>
          </w:p>
        </w:tc>
      </w:tr>
      <w:tr w:rsidR="00A110C7" w:rsidRPr="00C57159" w:rsidTr="006906C6">
        <w:trPr>
          <w:trHeight w:val="697"/>
        </w:trPr>
        <w:tc>
          <w:tcPr>
            <w:tcW w:w="6732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30359C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Alle nach A.6 geforderten Unterlagen sind mit Angebotsabgabe je Los einzureichen. Die dort vorgegebene Reihenfolge ist einzuhalten.</w:t>
            </w:r>
          </w:p>
        </w:tc>
        <w:tc>
          <w:tcPr>
            <w:tcW w:w="2410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2B6809">
        <w:trPr>
          <w:trHeight w:val="491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DD58AD" w:rsidP="00924802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Angebotsschreiben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5018E1" w:rsidP="00AF3E50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" w:name="Text14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A110C7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DD58AD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D.1 Gliederung der einzureichenden Unterlagen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D.2 Angaben des Bieters / der Bietergemeinschaft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3020AD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 Erklärungen zur Fachkunde und Leistungsfähigkeit</w:t>
            </w:r>
            <w:r w:rsidR="003020AD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3020AD">
              <w:rPr>
                <w:rFonts w:cs="Arial"/>
                <w:bCs/>
                <w:sz w:val="20"/>
                <w:szCs w:val="20"/>
              </w:rPr>
              <w:t>(bei Bietergemeinschaften von jedem Mitglied der Bietergemeinschaft auszufüllen)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D.3.1 Nachweis der Fachkunde / Referenzen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D.3.2 Räumlichkeiten / Außengelände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AD0243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E.1 Los- und Preisblatt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AD0243" w:rsidP="00973AC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Tariftreueerklärung </w:t>
            </w:r>
            <w:r>
              <w:rPr>
                <w:rFonts w:cs="Arial"/>
                <w:bCs/>
                <w:sz w:val="20"/>
                <w:szCs w:val="20"/>
              </w:rPr>
              <w:t>(bei Bietergemeinschaften von jedem Mitglied der Bietergemeinschaft auszufüllen)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Pr="003020AD" w:rsidRDefault="00AD0243" w:rsidP="008C1C16">
            <w:r w:rsidRPr="00C57159">
              <w:rPr>
                <w:rFonts w:cs="Arial"/>
                <w:b/>
                <w:bCs/>
                <w:sz w:val="20"/>
                <w:szCs w:val="20"/>
              </w:rPr>
              <w:t>Konzept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(</w:t>
            </w:r>
            <w:r w:rsidR="008C1C16">
              <w:rPr>
                <w:rFonts w:cs="Arial"/>
                <w:b/>
                <w:bCs/>
                <w:sz w:val="20"/>
                <w:szCs w:val="20"/>
              </w:rPr>
              <w:t>Umfang beachten</w:t>
            </w:r>
            <w:r>
              <w:rPr>
                <w:rFonts w:cs="Arial"/>
                <w:b/>
                <w:bCs/>
                <w:sz w:val="20"/>
                <w:szCs w:val="20"/>
              </w:rPr>
              <w:t>!)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166"/>
        </w:trPr>
        <w:tc>
          <w:tcPr>
            <w:tcW w:w="673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973AC0" w:rsidRPr="00C57159" w:rsidRDefault="00973AC0" w:rsidP="00A110C7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973AC0" w:rsidRPr="00C57159" w:rsidRDefault="00973AC0" w:rsidP="00A110C7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Gesamtseitenzahl </w:t>
            </w:r>
          </w:p>
        </w:tc>
        <w:tc>
          <w:tcPr>
            <w:tcW w:w="241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:rsidR="00FF227D" w:rsidRDefault="00FF227D" w:rsidP="0036073E">
      <w:pPr>
        <w:pStyle w:val="Default"/>
        <w:rPr>
          <w:sz w:val="20"/>
          <w:szCs w:val="20"/>
        </w:rPr>
      </w:pPr>
    </w:p>
    <w:p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36073E">
      <w:headerReference w:type="default" r:id="rId9"/>
      <w:footerReference w:type="default" r:id="rId10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6C" w:rsidRDefault="009C7E6C" w:rsidP="00AC0F1D">
      <w:r>
        <w:separator/>
      </w:r>
    </w:p>
  </w:endnote>
  <w:endnote w:type="continuationSeparator" w:id="0">
    <w:p w:rsidR="009C7E6C" w:rsidRDefault="009C7E6C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6C" w:rsidRPr="00DE03CC" w:rsidRDefault="009C7E6C" w:rsidP="00F37D66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</w:tabs>
      <w:jc w:val="center"/>
      <w:rPr>
        <w:rFonts w:eastAsiaTheme="majorEastAsia" w:cs="Arial"/>
        <w:sz w:val="16"/>
        <w:szCs w:val="16"/>
      </w:rPr>
    </w:pPr>
    <w:r w:rsidRPr="00DE03CC">
      <w:rPr>
        <w:rFonts w:eastAsiaTheme="majorEastAsia" w:cs="Arial"/>
        <w:sz w:val="16"/>
        <w:szCs w:val="16"/>
      </w:rPr>
      <w:t xml:space="preserve">Öffentliche Ausschreibung </w:t>
    </w:r>
  </w:p>
  <w:p w:rsidR="009C7E6C" w:rsidRPr="00DE03CC" w:rsidRDefault="009C7E6C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9C7E6C" w:rsidRPr="007C44D8" w:rsidRDefault="009C7E6C" w:rsidP="00AF3E50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335"/>
        <w:tab w:val="left" w:pos="7797"/>
        <w:tab w:val="left" w:pos="12616"/>
      </w:tabs>
      <w:jc w:val="center"/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8568E6">
      <w:rPr>
        <w:rFonts w:eastAsiaTheme="majorEastAsia" w:cs="Arial"/>
        <w:sz w:val="20"/>
        <w:szCs w:val="20"/>
      </w:rPr>
      <w:t>31</w:t>
    </w:r>
    <w:r w:rsidR="00B0092F">
      <w:rPr>
        <w:rFonts w:eastAsiaTheme="majorEastAsia" w:cs="Arial"/>
        <w:sz w:val="20"/>
        <w:szCs w:val="20"/>
      </w:rPr>
      <w:t>.10</w:t>
    </w:r>
    <w:r w:rsidR="00DD6FE1">
      <w:rPr>
        <w:rFonts w:eastAsiaTheme="majorEastAsia" w:cs="Arial"/>
        <w:sz w:val="20"/>
        <w:szCs w:val="20"/>
      </w:rPr>
      <w:t>.2016</w:t>
    </w:r>
    <w:r>
      <w:rPr>
        <w:rFonts w:eastAsiaTheme="majorEastAsia" w:cs="Arial"/>
        <w:sz w:val="20"/>
        <w:szCs w:val="20"/>
      </w:rPr>
      <w:t xml:space="preserve"> </w:t>
    </w:r>
    <w:r>
      <w:rPr>
        <w:rFonts w:eastAsiaTheme="majorEastAsia" w:cs="Arial"/>
        <w:sz w:val="20"/>
        <w:szCs w:val="20"/>
      </w:rPr>
      <w:tab/>
    </w:r>
    <w:r w:rsidR="00CB0650">
      <w:rPr>
        <w:rFonts w:eastAsiaTheme="majorEastAsia" w:cs="Arial"/>
        <w:sz w:val="20"/>
        <w:szCs w:val="20"/>
      </w:rPr>
      <w:t>(ZV) 19-21-80-</w:t>
    </w:r>
    <w:r w:rsidR="00B0092F">
      <w:rPr>
        <w:rFonts w:eastAsiaTheme="majorEastAsia" w:cs="Arial"/>
        <w:sz w:val="20"/>
        <w:szCs w:val="20"/>
      </w:rPr>
      <w:t>41</w:t>
    </w:r>
    <w:r w:rsidR="008568E6">
      <w:rPr>
        <w:rFonts w:eastAsiaTheme="majorEastAsia" w:cs="Arial"/>
        <w:sz w:val="20"/>
        <w:szCs w:val="20"/>
      </w:rPr>
      <w:t>9</w:t>
    </w:r>
    <w:r w:rsidR="00AF3E50">
      <w:rPr>
        <w:rFonts w:eastAsiaTheme="majorEastAsia" w:cs="Arial"/>
        <w:sz w:val="20"/>
        <w:szCs w:val="20"/>
      </w:rPr>
      <w:t>/1</w:t>
    </w:r>
    <w:r w:rsidR="00DD6FE1">
      <w:rPr>
        <w:rFonts w:eastAsiaTheme="majorEastAsia" w:cs="Arial"/>
        <w:sz w:val="20"/>
        <w:szCs w:val="20"/>
      </w:rPr>
      <w:t>6</w:t>
    </w:r>
    <w:r w:rsidR="00AF3E50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A85E6A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A85E6A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6C" w:rsidRDefault="009C7E6C" w:rsidP="00AC0F1D">
      <w:r>
        <w:separator/>
      </w:r>
    </w:p>
  </w:footnote>
  <w:footnote w:type="continuationSeparator" w:id="0">
    <w:p w:rsidR="009C7E6C" w:rsidRDefault="009C7E6C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6C" w:rsidRDefault="009C7E6C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3Ogdbm4tfUjGi7OXFUB22AdVZ9c=" w:salt="YocetHUaHhlkrS32KHRchw==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61FB5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41EA4"/>
    <w:rsid w:val="00171118"/>
    <w:rsid w:val="0019754C"/>
    <w:rsid w:val="001A022D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64F0D"/>
    <w:rsid w:val="00265D25"/>
    <w:rsid w:val="00271CA1"/>
    <w:rsid w:val="002A2E84"/>
    <w:rsid w:val="002A44CF"/>
    <w:rsid w:val="002B6809"/>
    <w:rsid w:val="003020AD"/>
    <w:rsid w:val="0030359C"/>
    <w:rsid w:val="0033105D"/>
    <w:rsid w:val="00332B32"/>
    <w:rsid w:val="003509C0"/>
    <w:rsid w:val="0036073E"/>
    <w:rsid w:val="00381D32"/>
    <w:rsid w:val="003836E6"/>
    <w:rsid w:val="003E47D8"/>
    <w:rsid w:val="00400024"/>
    <w:rsid w:val="0040760B"/>
    <w:rsid w:val="004362EE"/>
    <w:rsid w:val="0045152E"/>
    <w:rsid w:val="0045348E"/>
    <w:rsid w:val="00467EF3"/>
    <w:rsid w:val="004805E7"/>
    <w:rsid w:val="00495756"/>
    <w:rsid w:val="0049674F"/>
    <w:rsid w:val="004A762D"/>
    <w:rsid w:val="004B0976"/>
    <w:rsid w:val="004B400C"/>
    <w:rsid w:val="004B6334"/>
    <w:rsid w:val="004E259B"/>
    <w:rsid w:val="005018E1"/>
    <w:rsid w:val="0053309A"/>
    <w:rsid w:val="00557AF2"/>
    <w:rsid w:val="0058607D"/>
    <w:rsid w:val="00587CAC"/>
    <w:rsid w:val="005949D0"/>
    <w:rsid w:val="00596867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44B82"/>
    <w:rsid w:val="00654D4E"/>
    <w:rsid w:val="00660F0A"/>
    <w:rsid w:val="006722AD"/>
    <w:rsid w:val="006906C6"/>
    <w:rsid w:val="006A4E26"/>
    <w:rsid w:val="006E167C"/>
    <w:rsid w:val="006F295D"/>
    <w:rsid w:val="0071001B"/>
    <w:rsid w:val="0072023E"/>
    <w:rsid w:val="00734E48"/>
    <w:rsid w:val="00736781"/>
    <w:rsid w:val="007619ED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68E6"/>
    <w:rsid w:val="008570E3"/>
    <w:rsid w:val="00866FBB"/>
    <w:rsid w:val="00873DF4"/>
    <w:rsid w:val="0089789F"/>
    <w:rsid w:val="008C1C16"/>
    <w:rsid w:val="008C2033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24802"/>
    <w:rsid w:val="0093453D"/>
    <w:rsid w:val="00940B30"/>
    <w:rsid w:val="009472FA"/>
    <w:rsid w:val="00973AC0"/>
    <w:rsid w:val="00975BED"/>
    <w:rsid w:val="009808D1"/>
    <w:rsid w:val="00982E7D"/>
    <w:rsid w:val="00993FE2"/>
    <w:rsid w:val="00995BE7"/>
    <w:rsid w:val="009C0DA2"/>
    <w:rsid w:val="009C7E6C"/>
    <w:rsid w:val="009D56D4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62EE2"/>
    <w:rsid w:val="00A77633"/>
    <w:rsid w:val="00A85E6A"/>
    <w:rsid w:val="00AA6FA3"/>
    <w:rsid w:val="00AB528D"/>
    <w:rsid w:val="00AC0F1D"/>
    <w:rsid w:val="00AD0243"/>
    <w:rsid w:val="00AD3A88"/>
    <w:rsid w:val="00AD45BF"/>
    <w:rsid w:val="00AF3E50"/>
    <w:rsid w:val="00AF7B0C"/>
    <w:rsid w:val="00B0092F"/>
    <w:rsid w:val="00B0303A"/>
    <w:rsid w:val="00B168E6"/>
    <w:rsid w:val="00B3098E"/>
    <w:rsid w:val="00B528B8"/>
    <w:rsid w:val="00B573F6"/>
    <w:rsid w:val="00B801CC"/>
    <w:rsid w:val="00B90FFA"/>
    <w:rsid w:val="00BC47A0"/>
    <w:rsid w:val="00BC6377"/>
    <w:rsid w:val="00BD6A25"/>
    <w:rsid w:val="00C05026"/>
    <w:rsid w:val="00C07ACF"/>
    <w:rsid w:val="00C1743B"/>
    <w:rsid w:val="00C2292E"/>
    <w:rsid w:val="00C57159"/>
    <w:rsid w:val="00C82820"/>
    <w:rsid w:val="00C832B7"/>
    <w:rsid w:val="00C92AB9"/>
    <w:rsid w:val="00C94931"/>
    <w:rsid w:val="00CB0650"/>
    <w:rsid w:val="00CC7D5D"/>
    <w:rsid w:val="00CD015D"/>
    <w:rsid w:val="00CD2742"/>
    <w:rsid w:val="00CD27F1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1A55"/>
    <w:rsid w:val="00D84F39"/>
    <w:rsid w:val="00DA1C73"/>
    <w:rsid w:val="00DC23D7"/>
    <w:rsid w:val="00DC7CEE"/>
    <w:rsid w:val="00DD58AD"/>
    <w:rsid w:val="00DD6FE1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80C76"/>
    <w:rsid w:val="00E84356"/>
    <w:rsid w:val="00EB35F5"/>
    <w:rsid w:val="00EB6491"/>
    <w:rsid w:val="00EC11AB"/>
    <w:rsid w:val="00EC1613"/>
    <w:rsid w:val="00EC5C85"/>
    <w:rsid w:val="00EE3EF1"/>
    <w:rsid w:val="00EF49B9"/>
    <w:rsid w:val="00F02C1B"/>
    <w:rsid w:val="00F06765"/>
    <w:rsid w:val="00F1354B"/>
    <w:rsid w:val="00F3560D"/>
    <w:rsid w:val="00F35B09"/>
    <w:rsid w:val="00F37B1D"/>
    <w:rsid w:val="00F37D66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CB8F1-EF2F-4A20-9CDA-7308CE14E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9FE79A1.dotm</Template>
  <TotalTime>0</TotalTime>
  <Pages>1</Pages>
  <Words>178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Wernitz, Peter</cp:lastModifiedBy>
  <cp:revision>26</cp:revision>
  <cp:lastPrinted>2016-10-24T08:25:00Z</cp:lastPrinted>
  <dcterms:created xsi:type="dcterms:W3CDTF">2013-02-15T09:35:00Z</dcterms:created>
  <dcterms:modified xsi:type="dcterms:W3CDTF">2016-11-02T15:09:00Z</dcterms:modified>
</cp:coreProperties>
</file>